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54B" w:rsidRPr="00BC035C" w:rsidRDefault="001B254B" w:rsidP="00AE47DD">
      <w:pPr>
        <w:jc w:val="right"/>
        <w:rPr>
          <w:bCs/>
          <w:color w:val="000000"/>
          <w:sz w:val="28"/>
          <w:szCs w:val="28"/>
        </w:rPr>
      </w:pPr>
      <w:r w:rsidRPr="00BC035C">
        <w:rPr>
          <w:bCs/>
          <w:color w:val="000000"/>
          <w:sz w:val="28"/>
          <w:szCs w:val="28"/>
        </w:rPr>
        <w:t>Приложение №</w:t>
      </w:r>
      <w:r w:rsidR="00D25C0F">
        <w:rPr>
          <w:bCs/>
          <w:color w:val="000000"/>
          <w:sz w:val="28"/>
          <w:szCs w:val="28"/>
        </w:rPr>
        <w:t>3</w:t>
      </w:r>
    </w:p>
    <w:p w:rsidR="001B254B" w:rsidRPr="00BC035C" w:rsidRDefault="001B254B" w:rsidP="00AE47DD">
      <w:pPr>
        <w:jc w:val="right"/>
        <w:rPr>
          <w:bCs/>
          <w:color w:val="000000"/>
          <w:sz w:val="28"/>
          <w:szCs w:val="28"/>
        </w:rPr>
      </w:pPr>
      <w:r w:rsidRPr="00BC035C">
        <w:rPr>
          <w:bCs/>
          <w:color w:val="000000"/>
          <w:sz w:val="28"/>
          <w:szCs w:val="28"/>
        </w:rPr>
        <w:t xml:space="preserve">к решению </w:t>
      </w:r>
      <w:proofErr w:type="spellStart"/>
      <w:r w:rsidRPr="00BC035C">
        <w:rPr>
          <w:bCs/>
          <w:color w:val="000000"/>
          <w:sz w:val="28"/>
          <w:szCs w:val="28"/>
        </w:rPr>
        <w:t>Духовщинского</w:t>
      </w:r>
      <w:proofErr w:type="spellEnd"/>
      <w:r w:rsidRPr="00BC035C">
        <w:rPr>
          <w:bCs/>
          <w:color w:val="000000"/>
          <w:sz w:val="28"/>
          <w:szCs w:val="28"/>
        </w:rPr>
        <w:t xml:space="preserve"> </w:t>
      </w:r>
    </w:p>
    <w:p w:rsidR="001B254B" w:rsidRPr="00BC035C" w:rsidRDefault="001B254B" w:rsidP="00AE47DD">
      <w:pPr>
        <w:jc w:val="right"/>
        <w:rPr>
          <w:bCs/>
          <w:color w:val="000000"/>
          <w:sz w:val="28"/>
          <w:szCs w:val="28"/>
        </w:rPr>
      </w:pPr>
      <w:r w:rsidRPr="00BC035C">
        <w:rPr>
          <w:bCs/>
          <w:color w:val="000000"/>
          <w:sz w:val="28"/>
          <w:szCs w:val="28"/>
        </w:rPr>
        <w:t xml:space="preserve">               </w:t>
      </w:r>
      <w:r w:rsidR="00384B23">
        <w:rPr>
          <w:bCs/>
          <w:color w:val="000000"/>
          <w:sz w:val="28"/>
          <w:szCs w:val="28"/>
        </w:rPr>
        <w:t>окружного</w:t>
      </w:r>
      <w:r w:rsidRPr="00BC035C">
        <w:rPr>
          <w:bCs/>
          <w:color w:val="000000"/>
          <w:sz w:val="28"/>
          <w:szCs w:val="28"/>
        </w:rPr>
        <w:t xml:space="preserve"> Совета депутатов</w:t>
      </w:r>
    </w:p>
    <w:p w:rsidR="00F12124" w:rsidRDefault="00F12124" w:rsidP="00F12124">
      <w:pPr>
        <w:jc w:val="center"/>
        <w:rPr>
          <w:sz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D25C0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от </w:t>
      </w:r>
      <w:r w:rsidR="00D25C0F">
        <w:rPr>
          <w:sz w:val="28"/>
          <w:szCs w:val="28"/>
        </w:rPr>
        <w:t>_________</w:t>
      </w:r>
      <w:r>
        <w:rPr>
          <w:sz w:val="28"/>
          <w:szCs w:val="28"/>
        </w:rPr>
        <w:t>202</w:t>
      </w:r>
      <w:r w:rsidR="00B32DE2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D25C0F">
        <w:rPr>
          <w:sz w:val="28"/>
          <w:szCs w:val="28"/>
        </w:rPr>
        <w:t>____</w:t>
      </w:r>
    </w:p>
    <w:p w:rsidR="009B0ED7" w:rsidRPr="00BC035C" w:rsidRDefault="009B0ED7" w:rsidP="009B0ED7">
      <w:pPr>
        <w:pStyle w:val="a9"/>
        <w:jc w:val="right"/>
      </w:pPr>
    </w:p>
    <w:p w:rsidR="00E37A5B" w:rsidRPr="00BC035C" w:rsidRDefault="00E37A5B" w:rsidP="0053204C">
      <w:pPr>
        <w:ind w:right="279"/>
        <w:jc w:val="center"/>
        <w:rPr>
          <w:b/>
          <w:bCs/>
          <w:sz w:val="28"/>
          <w:szCs w:val="28"/>
        </w:rPr>
      </w:pPr>
    </w:p>
    <w:p w:rsidR="00176CEC" w:rsidRPr="00BC035C" w:rsidRDefault="00B603D6" w:rsidP="002B727C">
      <w:pPr>
        <w:jc w:val="center"/>
        <w:rPr>
          <w:b/>
          <w:bCs/>
          <w:sz w:val="28"/>
          <w:szCs w:val="28"/>
        </w:rPr>
      </w:pPr>
      <w:r w:rsidRPr="00BC035C">
        <w:rPr>
          <w:b/>
          <w:bCs/>
          <w:sz w:val="28"/>
          <w:szCs w:val="28"/>
        </w:rPr>
        <w:t>Прогнозируемые безвозмездные поступления</w:t>
      </w:r>
      <w:r w:rsidR="00106D69">
        <w:rPr>
          <w:b/>
          <w:bCs/>
          <w:sz w:val="28"/>
          <w:szCs w:val="28"/>
        </w:rPr>
        <w:t xml:space="preserve"> </w:t>
      </w:r>
      <w:r w:rsidR="005C26C4">
        <w:rPr>
          <w:b/>
          <w:bCs/>
          <w:sz w:val="28"/>
          <w:szCs w:val="28"/>
        </w:rPr>
        <w:t xml:space="preserve">в </w:t>
      </w:r>
      <w:r w:rsidRPr="00BC035C">
        <w:rPr>
          <w:b/>
          <w:bCs/>
          <w:sz w:val="28"/>
          <w:szCs w:val="28"/>
        </w:rPr>
        <w:t>бюджет муниципального образования «</w:t>
      </w:r>
      <w:proofErr w:type="spellStart"/>
      <w:r w:rsidRPr="00BC035C">
        <w:rPr>
          <w:b/>
          <w:bCs/>
          <w:sz w:val="28"/>
          <w:szCs w:val="28"/>
        </w:rPr>
        <w:t>Духовщинский</w:t>
      </w:r>
      <w:proofErr w:type="spellEnd"/>
      <w:r w:rsidRPr="00BC035C">
        <w:rPr>
          <w:b/>
          <w:bCs/>
          <w:sz w:val="28"/>
          <w:szCs w:val="28"/>
        </w:rPr>
        <w:t xml:space="preserve"> </w:t>
      </w:r>
      <w:r w:rsidR="00384B23">
        <w:rPr>
          <w:b/>
          <w:bCs/>
          <w:sz w:val="28"/>
          <w:szCs w:val="28"/>
        </w:rPr>
        <w:t>муниципальный округ</w:t>
      </w:r>
      <w:r w:rsidRPr="00BC035C">
        <w:rPr>
          <w:b/>
          <w:bCs/>
          <w:sz w:val="28"/>
          <w:szCs w:val="28"/>
        </w:rPr>
        <w:t xml:space="preserve">» Смоленской области </w:t>
      </w:r>
      <w:r w:rsidR="00106D69">
        <w:rPr>
          <w:b/>
          <w:bCs/>
          <w:sz w:val="28"/>
          <w:szCs w:val="28"/>
        </w:rPr>
        <w:t>н</w:t>
      </w:r>
      <w:r w:rsidR="00176CEC" w:rsidRPr="00BC035C">
        <w:rPr>
          <w:b/>
          <w:bCs/>
          <w:sz w:val="28"/>
          <w:szCs w:val="28"/>
        </w:rPr>
        <w:t>а плановый период 20</w:t>
      </w:r>
      <w:r w:rsidR="00967288">
        <w:rPr>
          <w:b/>
          <w:bCs/>
          <w:sz w:val="28"/>
          <w:szCs w:val="28"/>
        </w:rPr>
        <w:t>2</w:t>
      </w:r>
      <w:r w:rsidR="00384B23">
        <w:rPr>
          <w:b/>
          <w:bCs/>
          <w:sz w:val="28"/>
          <w:szCs w:val="28"/>
        </w:rPr>
        <w:t>6</w:t>
      </w:r>
      <w:r w:rsidR="00176CEC" w:rsidRPr="00BC035C">
        <w:rPr>
          <w:b/>
          <w:bCs/>
          <w:sz w:val="28"/>
          <w:szCs w:val="28"/>
        </w:rPr>
        <w:t xml:space="preserve"> и 20</w:t>
      </w:r>
      <w:r w:rsidR="00F30C9F">
        <w:rPr>
          <w:b/>
          <w:bCs/>
          <w:sz w:val="28"/>
          <w:szCs w:val="28"/>
        </w:rPr>
        <w:t>2</w:t>
      </w:r>
      <w:r w:rsidR="00384B23">
        <w:rPr>
          <w:b/>
          <w:bCs/>
          <w:sz w:val="28"/>
          <w:szCs w:val="28"/>
        </w:rPr>
        <w:t>7</w:t>
      </w:r>
      <w:r w:rsidR="00176CEC" w:rsidRPr="00BC035C">
        <w:rPr>
          <w:b/>
          <w:bCs/>
          <w:sz w:val="28"/>
          <w:szCs w:val="28"/>
        </w:rPr>
        <w:t xml:space="preserve"> годов</w:t>
      </w:r>
    </w:p>
    <w:p w:rsidR="00762842" w:rsidRDefault="00762842" w:rsidP="00176CEC">
      <w:pPr>
        <w:jc w:val="right"/>
        <w:rPr>
          <w:sz w:val="24"/>
          <w:szCs w:val="24"/>
        </w:rPr>
      </w:pPr>
    </w:p>
    <w:p w:rsidR="0053204C" w:rsidRPr="00C6587E" w:rsidRDefault="0053204C" w:rsidP="00176CEC">
      <w:pPr>
        <w:jc w:val="right"/>
        <w:rPr>
          <w:sz w:val="24"/>
          <w:szCs w:val="24"/>
        </w:rPr>
      </w:pPr>
      <w:r w:rsidRPr="00C6587E">
        <w:rPr>
          <w:sz w:val="24"/>
          <w:szCs w:val="24"/>
        </w:rPr>
        <w:t>(рублей)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56"/>
        <w:gridCol w:w="4462"/>
        <w:gridCol w:w="1665"/>
        <w:gridCol w:w="1665"/>
      </w:tblGrid>
      <w:tr w:rsidR="002A4C38" w:rsidRPr="00C6587E" w:rsidTr="00384B23">
        <w:trPr>
          <w:trHeight w:val="543"/>
        </w:trPr>
        <w:tc>
          <w:tcPr>
            <w:tcW w:w="2556" w:type="dxa"/>
            <w:vMerge w:val="restart"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4462" w:type="dxa"/>
            <w:vMerge w:val="restart"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Наименование кода дохода</w:t>
            </w:r>
          </w:p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бюджета</w:t>
            </w:r>
          </w:p>
        </w:tc>
        <w:tc>
          <w:tcPr>
            <w:tcW w:w="3330" w:type="dxa"/>
            <w:gridSpan w:val="2"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2A4C38" w:rsidRPr="00C6587E" w:rsidTr="00384B23">
        <w:trPr>
          <w:trHeight w:val="299"/>
        </w:trPr>
        <w:tc>
          <w:tcPr>
            <w:tcW w:w="2556" w:type="dxa"/>
            <w:vMerge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62" w:type="dxa"/>
            <w:vMerge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2A4C38" w:rsidRPr="00C6587E" w:rsidRDefault="00262B1F" w:rsidP="00384B2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  <w:r w:rsidR="00494B51">
              <w:rPr>
                <w:b/>
                <w:bCs/>
                <w:sz w:val="24"/>
                <w:szCs w:val="24"/>
              </w:rPr>
              <w:t>2</w:t>
            </w:r>
            <w:r w:rsidR="00384B23">
              <w:rPr>
                <w:b/>
                <w:bCs/>
                <w:sz w:val="24"/>
                <w:szCs w:val="24"/>
              </w:rPr>
              <w:t>6</w:t>
            </w:r>
            <w:r w:rsidR="005C26C4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1665" w:type="dxa"/>
            <w:vAlign w:val="center"/>
          </w:tcPr>
          <w:p w:rsidR="002A4C38" w:rsidRPr="00C6587E" w:rsidRDefault="00262B1F" w:rsidP="00384B2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  <w:r w:rsidR="00F30C9F">
              <w:rPr>
                <w:b/>
                <w:bCs/>
                <w:sz w:val="24"/>
                <w:szCs w:val="24"/>
              </w:rPr>
              <w:t>2</w:t>
            </w:r>
            <w:r w:rsidR="00384B23">
              <w:rPr>
                <w:b/>
                <w:bCs/>
                <w:sz w:val="24"/>
                <w:szCs w:val="24"/>
              </w:rPr>
              <w:t>7</w:t>
            </w:r>
            <w:r w:rsidR="005C26C4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год</w:t>
            </w:r>
          </w:p>
        </w:tc>
      </w:tr>
      <w:tr w:rsidR="002A4C38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0"/>
          <w:tblHeader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38" w:rsidRPr="00C6587E" w:rsidRDefault="002A4C38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1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A4C38" w:rsidP="0053204C">
            <w:pPr>
              <w:ind w:right="-108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62B1F" w:rsidP="0053204C">
            <w:pPr>
              <w:ind w:lef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62B1F" w:rsidP="002A4C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A4C38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9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A4C38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2 00 00000 00 0000 000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187BB5" w:rsidRDefault="002A4C38" w:rsidP="008F2BC5">
            <w:pPr>
              <w:rPr>
                <w:bCs/>
                <w:sz w:val="24"/>
                <w:szCs w:val="24"/>
              </w:rPr>
            </w:pPr>
            <w:r w:rsidRPr="00187BB5">
              <w:rPr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187BB5" w:rsidRDefault="003218C3" w:rsidP="00A3217D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404 616 190,00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187BB5" w:rsidRDefault="003218C3" w:rsidP="00690BF7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423 753 955,60</w:t>
            </w:r>
          </w:p>
        </w:tc>
      </w:tr>
      <w:tr w:rsidR="00B66AFD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FD" w:rsidRPr="00C6587E" w:rsidRDefault="00B66AFD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2 02 00000 00 0000 000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FD" w:rsidRPr="00187BB5" w:rsidRDefault="00B66AFD" w:rsidP="0053204C">
            <w:pPr>
              <w:jc w:val="both"/>
              <w:rPr>
                <w:sz w:val="24"/>
                <w:szCs w:val="24"/>
              </w:rPr>
            </w:pPr>
            <w:r w:rsidRPr="00187BB5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6AFD" w:rsidRPr="00187BB5" w:rsidRDefault="003218C3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404 616 190,00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6AFD" w:rsidRPr="00187BB5" w:rsidRDefault="003218C3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423 753 955,60</w:t>
            </w:r>
          </w:p>
        </w:tc>
      </w:tr>
      <w:tr w:rsidR="00135F3C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4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3C" w:rsidRPr="00C6587E" w:rsidRDefault="00135F3C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 w:rsidR="008F2BC5">
              <w:rPr>
                <w:sz w:val="24"/>
                <w:szCs w:val="24"/>
              </w:rPr>
              <w:t>0</w:t>
            </w:r>
            <w:r w:rsidRPr="00C6587E">
              <w:rPr>
                <w:sz w:val="24"/>
                <w:szCs w:val="24"/>
              </w:rPr>
              <w:t>000 00 0000 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5F3C" w:rsidRPr="00187BB5" w:rsidRDefault="00135F3C" w:rsidP="008F2BC5">
            <w:pPr>
              <w:jc w:val="both"/>
              <w:rPr>
                <w:sz w:val="24"/>
                <w:szCs w:val="24"/>
              </w:rPr>
            </w:pPr>
            <w:r w:rsidRPr="00187BB5">
              <w:rPr>
                <w:sz w:val="24"/>
                <w:szCs w:val="24"/>
              </w:rPr>
              <w:t xml:space="preserve">Дотации бюджетам </w:t>
            </w:r>
            <w:r w:rsidR="008F2BC5" w:rsidRPr="00187BB5">
              <w:rPr>
                <w:sz w:val="24"/>
                <w:szCs w:val="24"/>
              </w:rPr>
              <w:t>бюджетной системы</w:t>
            </w:r>
            <w:r w:rsidRPr="00187BB5">
              <w:rPr>
                <w:sz w:val="24"/>
                <w:szCs w:val="24"/>
              </w:rPr>
              <w:t xml:space="preserve"> Российской Федерации 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5F3C" w:rsidRPr="00187BB5" w:rsidRDefault="00384B23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157 865 000,00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5F3C" w:rsidRPr="00187BB5" w:rsidRDefault="00384B23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158 484 000,00</w:t>
            </w:r>
          </w:p>
        </w:tc>
      </w:tr>
      <w:tr w:rsidR="00135F3C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3C" w:rsidRPr="00C6587E" w:rsidRDefault="00135F3C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001 00 0000 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5F3C" w:rsidRPr="00C6587E" w:rsidRDefault="00135F3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5F3C" w:rsidRPr="00C6587E" w:rsidRDefault="00384B23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157 865 000,00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5F3C" w:rsidRPr="00C6587E" w:rsidRDefault="00384B23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158 484 000,00</w:t>
            </w:r>
          </w:p>
        </w:tc>
      </w:tr>
      <w:tr w:rsidR="005D6677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77" w:rsidRPr="008A551C" w:rsidRDefault="005D6677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A551C">
              <w:rPr>
                <w:sz w:val="24"/>
                <w:szCs w:val="24"/>
              </w:rPr>
              <w:t>2 02 15001 14 0000 150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677" w:rsidRPr="008A551C" w:rsidRDefault="005D6677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551C">
              <w:rPr>
                <w:sz w:val="24"/>
                <w:szCs w:val="24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677" w:rsidRPr="00C6587E" w:rsidRDefault="005D6677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157 865 000,00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677" w:rsidRPr="00C6587E" w:rsidRDefault="005D6677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158 484 000,00</w:t>
            </w:r>
          </w:p>
        </w:tc>
      </w:tr>
      <w:tr w:rsidR="00384B23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B23" w:rsidRPr="00DE56AA" w:rsidRDefault="00384B23" w:rsidP="00384B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2 02 15002 00 0000 150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4B23" w:rsidRPr="00DE56AA" w:rsidRDefault="00384B23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Default="00384B23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Default="00384B23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384B23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B23" w:rsidRPr="005F3D5C" w:rsidRDefault="00384B23" w:rsidP="00384B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D5C">
              <w:rPr>
                <w:sz w:val="24"/>
                <w:szCs w:val="24"/>
              </w:rPr>
              <w:t>2 02 15002 14 0000 150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4B23" w:rsidRPr="005F3D5C" w:rsidRDefault="00384B23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D5C">
              <w:rPr>
                <w:sz w:val="24"/>
                <w:szCs w:val="24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Default="00384B23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Default="00384B23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EE21B2" w:rsidRPr="00C6587E" w:rsidTr="00B32D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1B2" w:rsidRPr="00EE21B2" w:rsidRDefault="00EE21B2" w:rsidP="00B32DE2">
            <w:pPr>
              <w:jc w:val="center"/>
              <w:rPr>
                <w:sz w:val="24"/>
                <w:szCs w:val="24"/>
              </w:rPr>
            </w:pPr>
            <w:r w:rsidRPr="00EE21B2">
              <w:rPr>
                <w:sz w:val="24"/>
                <w:szCs w:val="24"/>
              </w:rPr>
              <w:t>2 02 20000 00 0000 150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21B2" w:rsidRPr="00EE21B2" w:rsidRDefault="00EE21B2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EE21B2">
              <w:rPr>
                <w:sz w:val="24"/>
                <w:szCs w:val="24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1B2" w:rsidRPr="00187BB5" w:rsidRDefault="00B32DE2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21 351 318,32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1B2" w:rsidRPr="00187BB5" w:rsidRDefault="00B32DE2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38 665 807,88</w:t>
            </w:r>
          </w:p>
        </w:tc>
      </w:tr>
      <w:tr w:rsidR="00892F5A" w:rsidRPr="00C6587E" w:rsidTr="00892F5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5A" w:rsidRDefault="00892F5A" w:rsidP="00892F5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2 02 25154 00 0000 150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2F5A" w:rsidRDefault="00892F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реализацию мероприятий по модернизации коммунальной инфраструктуры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2F5A" w:rsidRDefault="00892F5A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2 565 000,00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2F5A" w:rsidRDefault="00892F5A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20 000 000,00</w:t>
            </w:r>
          </w:p>
        </w:tc>
      </w:tr>
      <w:tr w:rsidR="00892F5A" w:rsidRPr="00C6587E" w:rsidTr="00892F5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5A" w:rsidRDefault="00892F5A" w:rsidP="00892F5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2 02 25154 14 0000 150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2F5A" w:rsidRDefault="00892F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реализацию мероприятий по модернизации коммунальной инфраструктуры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2F5A" w:rsidRDefault="00892F5A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2 565 000,00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2F5A" w:rsidRDefault="00892F5A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20 000 000,00</w:t>
            </w:r>
          </w:p>
        </w:tc>
      </w:tr>
      <w:tr w:rsidR="00892F5A" w:rsidRPr="00C6587E" w:rsidTr="00892F5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5A" w:rsidRDefault="00892F5A" w:rsidP="00892F5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2 02 25228 00 0000 150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2F5A" w:rsidRDefault="00892F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2F5A" w:rsidRDefault="00892F5A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2 998 060,00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2F5A" w:rsidRDefault="00892F5A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892F5A" w:rsidRPr="00C6587E" w:rsidTr="00892F5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5A" w:rsidRDefault="00892F5A" w:rsidP="00892F5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2 02 25228 14 0000 150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2F5A" w:rsidRDefault="00892F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2F5A" w:rsidRDefault="00892F5A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2 998 060,00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2F5A" w:rsidRDefault="00892F5A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 xml:space="preserve">2 02 25304 </w:t>
            </w:r>
            <w:r>
              <w:rPr>
                <w:sz w:val="24"/>
                <w:szCs w:val="24"/>
              </w:rPr>
              <w:t>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A857B2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A857B2">
              <w:rPr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4 347 185,00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4 183 796,00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2 02 25304 14 0000 150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4 347 185,00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4 183 796,00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FE4988" w:rsidRDefault="009E7668" w:rsidP="009E7668">
            <w:pPr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 xml:space="preserve">2 02 25497 </w:t>
            </w:r>
            <w:r>
              <w:rPr>
                <w:sz w:val="24"/>
                <w:szCs w:val="24"/>
              </w:rPr>
              <w:t>00</w:t>
            </w:r>
            <w:r w:rsidRPr="00F5558B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A857B2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A857B2">
              <w:rPr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342 400,71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340 505,51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F5558B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2 02 25497 14 0000 150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F5558B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342 400,71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340 505,51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2 02 25513 00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A857B2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 xml:space="preserve">Субсидии бюджетам на развитие сети учреждений </w:t>
            </w:r>
            <w:proofErr w:type="spellStart"/>
            <w:r w:rsidRPr="00A857B2">
              <w:rPr>
                <w:sz w:val="24"/>
                <w:szCs w:val="24"/>
              </w:rPr>
              <w:t>культурно-досугового</w:t>
            </w:r>
            <w:proofErr w:type="spellEnd"/>
            <w:r w:rsidRPr="00A857B2">
              <w:rPr>
                <w:sz w:val="24"/>
                <w:szCs w:val="24"/>
              </w:rPr>
              <w:t xml:space="preserve"> типа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9E7668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FC0991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2 02 25513 14 0000 150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 xml:space="preserve">Субсидии бюджетам муниципальных округов на развитие сети учреждений </w:t>
            </w:r>
            <w:proofErr w:type="spellStart"/>
            <w:r w:rsidRPr="00483DA5">
              <w:rPr>
                <w:sz w:val="24"/>
                <w:szCs w:val="24"/>
              </w:rPr>
              <w:t>культурно-досугового</w:t>
            </w:r>
            <w:proofErr w:type="spellEnd"/>
            <w:r w:rsidRPr="00483DA5">
              <w:rPr>
                <w:sz w:val="24"/>
                <w:szCs w:val="24"/>
              </w:rPr>
              <w:t xml:space="preserve"> типа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9E7668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FC0991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2 02 25519 00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A857B2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Субсидии бюджетам на поддержку отрасли культуры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556C34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30 431,00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556C34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30 507,00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2 02 25519 14 0000 150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556C34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30 431,00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556C34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30 507,00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09566F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 xml:space="preserve">2 02 25555 </w:t>
            </w:r>
            <w:r>
              <w:rPr>
                <w:sz w:val="24"/>
                <w:szCs w:val="24"/>
              </w:rPr>
              <w:t>00</w:t>
            </w:r>
            <w:r w:rsidRPr="0009566F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09566F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4 154 007,61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3 988 415,37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09566F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2 02 25555 14 0000 150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09566F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4 154 007,61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892F5A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3 988 415,37</w:t>
            </w:r>
          </w:p>
        </w:tc>
      </w:tr>
      <w:tr w:rsidR="00556C34" w:rsidRPr="00C6587E" w:rsidTr="00556C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C34" w:rsidRDefault="00556C34" w:rsidP="00556C3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2 02 25590 00 0000 150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C34" w:rsidRDefault="00556C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техническое оснащение региональных и муниципальных музеев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6C34" w:rsidRDefault="00556C34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6C34" w:rsidRDefault="00556C34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5 208 350,00</w:t>
            </w:r>
          </w:p>
        </w:tc>
      </w:tr>
      <w:tr w:rsidR="00556C34" w:rsidRPr="00C6587E" w:rsidTr="00556C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C34" w:rsidRDefault="00556C34" w:rsidP="00556C3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2 02 25590 14 0000 150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C34" w:rsidRDefault="00556C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техническое оснащение региональных и муниципальных музеев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6C34" w:rsidRDefault="00556C34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6C34" w:rsidRDefault="00556C34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5 208 350,00</w:t>
            </w:r>
          </w:p>
        </w:tc>
      </w:tr>
      <w:tr w:rsidR="009E7668" w:rsidRPr="00C6587E" w:rsidTr="00FC099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73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F5558B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 xml:space="preserve">2 02 29999 </w:t>
            </w:r>
            <w:r>
              <w:rPr>
                <w:sz w:val="24"/>
                <w:szCs w:val="24"/>
              </w:rPr>
              <w:t>00</w:t>
            </w:r>
            <w:r w:rsidRPr="00F5558B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A857B2" w:rsidRDefault="009E7668" w:rsidP="009E766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Прочие субсидии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556C34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6 914 234,00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556C34" w:rsidP="00556C3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4 914 234,00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F5558B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2 02 29999 14 0000 150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F5558B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Прочие субсидии бюджетам муниципальных округов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556C34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6 914 234,00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556C34" w:rsidP="00556C3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4 914 234,00</w:t>
            </w:r>
          </w:p>
        </w:tc>
      </w:tr>
      <w:tr w:rsidR="002A4C38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Default="002A4C38" w:rsidP="008F2BC5">
            <w:pPr>
              <w:jc w:val="center"/>
            </w:pPr>
            <w:r w:rsidRPr="003E79A4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 00 0000 </w:t>
            </w:r>
            <w:r w:rsidR="00967288">
              <w:rPr>
                <w:sz w:val="24"/>
                <w:szCs w:val="24"/>
              </w:rPr>
              <w:t>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7AD2" w:rsidRPr="00332134" w:rsidRDefault="002A4C38" w:rsidP="0035356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32134">
              <w:rPr>
                <w:color w:val="000000"/>
                <w:sz w:val="24"/>
                <w:szCs w:val="24"/>
                <w:lang w:eastAsia="en-US"/>
              </w:rPr>
              <w:t>Субвенции бюджетам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субъектов Российской Федерации и </w:t>
            </w:r>
            <w:r w:rsidRPr="00332134">
              <w:rPr>
                <w:color w:val="000000"/>
                <w:sz w:val="24"/>
                <w:szCs w:val="24"/>
                <w:lang w:eastAsia="en-US"/>
              </w:rPr>
              <w:t xml:space="preserve"> муниципальных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образований 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187BB5" w:rsidRDefault="007D4F6E" w:rsidP="00D659F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224 064 949,68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187BB5" w:rsidRDefault="007D4F6E" w:rsidP="00C425E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225 250 730,72</w:t>
            </w:r>
          </w:p>
        </w:tc>
      </w:tr>
      <w:tr w:rsidR="001C18BA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BA" w:rsidRPr="004B14D2" w:rsidRDefault="001C18BA" w:rsidP="008F2BC5">
            <w:pPr>
              <w:jc w:val="center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lastRenderedPageBreak/>
              <w:t>2 02 30024 00 0000 15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8BA" w:rsidRPr="004B14D2" w:rsidRDefault="001C18BA" w:rsidP="009771A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18BA" w:rsidRPr="004C0D20" w:rsidRDefault="007D4F6E" w:rsidP="00D659F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207 019 189,68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18BA" w:rsidRPr="004C0D20" w:rsidRDefault="007D4F6E" w:rsidP="003218C3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208 263 010,</w:t>
            </w:r>
            <w:r w:rsidR="003218C3">
              <w:rPr>
                <w:sz w:val="24"/>
                <w:szCs w:val="24"/>
              </w:rPr>
              <w:t>72</w:t>
            </w:r>
          </w:p>
        </w:tc>
      </w:tr>
      <w:tr w:rsidR="00384B23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B23" w:rsidRPr="00C0213B" w:rsidRDefault="00384B23" w:rsidP="00384B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2 02 30024 14 0000 150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4B23" w:rsidRPr="00C0213B" w:rsidRDefault="00384B23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Pr="004C0D20" w:rsidRDefault="007D4F6E" w:rsidP="000A7EE5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207 019 189,68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Pr="004C0D20" w:rsidRDefault="007D4F6E" w:rsidP="00EE21B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208 263 010,</w:t>
            </w:r>
            <w:r w:rsidR="003218C3">
              <w:rPr>
                <w:sz w:val="24"/>
                <w:szCs w:val="24"/>
              </w:rPr>
              <w:t>72</w:t>
            </w:r>
          </w:p>
        </w:tc>
      </w:tr>
      <w:tr w:rsidR="00384B23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B23" w:rsidRPr="009E7668" w:rsidRDefault="00384B23" w:rsidP="00384B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7668">
              <w:rPr>
                <w:sz w:val="24"/>
                <w:szCs w:val="24"/>
              </w:rPr>
              <w:t>2 02 35118 00 0000 150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4B23" w:rsidRPr="009E7668" w:rsidRDefault="00384B23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E7668">
              <w:rPr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Default="007D4F6E" w:rsidP="000A7EE5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932 900,00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Default="007D4F6E" w:rsidP="007D4F6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964 200,00</w:t>
            </w:r>
          </w:p>
        </w:tc>
      </w:tr>
      <w:tr w:rsidR="00384B23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B23" w:rsidRPr="00C0213B" w:rsidRDefault="00384B23" w:rsidP="00384B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2 02 35118 14 0000 150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4B23" w:rsidRPr="00C0213B" w:rsidRDefault="00384B23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Default="007D4F6E" w:rsidP="000A7EE5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932 900,00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Default="007D4F6E" w:rsidP="00EE21B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964 200,00</w:t>
            </w:r>
          </w:p>
        </w:tc>
      </w:tr>
      <w:tr w:rsidR="00443B77" w:rsidRPr="001730E7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B77" w:rsidRPr="000C5182" w:rsidRDefault="00443B77" w:rsidP="008F2BC5">
            <w:pPr>
              <w:jc w:val="center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2 02 35120 00 0000 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3B77" w:rsidRPr="000C5182" w:rsidRDefault="00443B77" w:rsidP="005C26C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3B77" w:rsidRDefault="005D6677" w:rsidP="000D7AD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15 560,00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3B77" w:rsidRDefault="005D6677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1 220,00</w:t>
            </w:r>
          </w:p>
        </w:tc>
      </w:tr>
      <w:tr w:rsidR="005D6677" w:rsidRPr="001730E7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77" w:rsidRPr="00C0213B" w:rsidRDefault="005D6677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2 02 35120 14 0000 150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677" w:rsidRPr="00C0213B" w:rsidRDefault="005D6677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677" w:rsidRDefault="005D6677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15 560,00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677" w:rsidRDefault="005D6677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1 220,00</w:t>
            </w:r>
          </w:p>
        </w:tc>
      </w:tr>
      <w:tr w:rsidR="00613EB1" w:rsidRPr="001730E7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EB1" w:rsidRPr="00B16530" w:rsidRDefault="00613EB1" w:rsidP="000A7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2 02 35303 00 0000 150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3EB1" w:rsidRPr="00B16530" w:rsidRDefault="00613EB1" w:rsidP="000A7E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3EB1" w:rsidRDefault="00CA7AE0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14 922 400,00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3EB1" w:rsidRDefault="00CA7AE0" w:rsidP="00187BB5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14 847 400,00</w:t>
            </w:r>
          </w:p>
        </w:tc>
      </w:tr>
      <w:tr w:rsidR="005D6677" w:rsidRPr="001730E7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77" w:rsidRPr="00C0213B" w:rsidRDefault="005D6677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2 02 35303 14 0000 150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677" w:rsidRPr="00C0213B" w:rsidRDefault="005D6677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677" w:rsidRDefault="00CA7AE0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14 922 400,00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677" w:rsidRDefault="00CA7AE0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14 847 400,00</w:t>
            </w:r>
          </w:p>
        </w:tc>
      </w:tr>
      <w:tr w:rsidR="005246A9" w:rsidRPr="001730E7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12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A9" w:rsidRPr="00E26334" w:rsidRDefault="005246A9" w:rsidP="008F2BC5">
            <w:pPr>
              <w:jc w:val="center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2 02 35930 00 0000 15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6A9" w:rsidRPr="00E26334" w:rsidRDefault="005246A9" w:rsidP="008F2BC5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46A9" w:rsidRPr="003A6F3A" w:rsidRDefault="00CA7AE0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1 174 900,00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46A9" w:rsidRPr="003A6F3A" w:rsidRDefault="00CA7AE0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1 174 900,00</w:t>
            </w:r>
          </w:p>
        </w:tc>
      </w:tr>
      <w:tr w:rsidR="005D6677" w:rsidRPr="001730E7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77" w:rsidRPr="00BC635E" w:rsidRDefault="005D6677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35E">
              <w:rPr>
                <w:sz w:val="24"/>
                <w:szCs w:val="24"/>
              </w:rPr>
              <w:t>2 02 35930 14 0000 150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677" w:rsidRPr="00BC635E" w:rsidRDefault="005D6677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635E">
              <w:rPr>
                <w:sz w:val="24"/>
                <w:szCs w:val="24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677" w:rsidRPr="003A6F3A" w:rsidRDefault="00CA7AE0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1 174 900,00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677" w:rsidRPr="003A6F3A" w:rsidRDefault="00CA7AE0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1 174 900,00</w:t>
            </w:r>
          </w:p>
        </w:tc>
      </w:tr>
      <w:tr w:rsidR="002A4C38" w:rsidRPr="001730E7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Default="002A4C38" w:rsidP="008F2BC5">
            <w:pPr>
              <w:jc w:val="center"/>
            </w:pPr>
            <w:r w:rsidRPr="009655DC">
              <w:rPr>
                <w:sz w:val="24"/>
                <w:szCs w:val="24"/>
              </w:rPr>
              <w:lastRenderedPageBreak/>
              <w:t>2 02 40</w:t>
            </w:r>
            <w:r>
              <w:rPr>
                <w:sz w:val="24"/>
                <w:szCs w:val="24"/>
              </w:rPr>
              <w:t>000</w:t>
            </w:r>
            <w:r w:rsidRPr="009655DC">
              <w:rPr>
                <w:sz w:val="24"/>
                <w:szCs w:val="24"/>
              </w:rPr>
              <w:t> 00 0000 </w:t>
            </w:r>
            <w:r w:rsidR="00967288">
              <w:rPr>
                <w:sz w:val="24"/>
                <w:szCs w:val="24"/>
              </w:rPr>
              <w:t>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5E651F" w:rsidRDefault="002A4C38" w:rsidP="008F2BC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Иные м</w:t>
            </w:r>
            <w:r w:rsidRPr="00081721">
              <w:rPr>
                <w:color w:val="000000"/>
                <w:sz w:val="24"/>
                <w:szCs w:val="24"/>
                <w:lang w:eastAsia="en-US"/>
              </w:rPr>
              <w:t>ежбюджетные трансферты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187BB5" w:rsidRDefault="00CA7AE0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1 334 922,00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187BB5" w:rsidRDefault="00CA7AE0" w:rsidP="00CA7AE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1 353 417,00</w:t>
            </w:r>
          </w:p>
        </w:tc>
      </w:tr>
      <w:tr w:rsidR="00CA7AE0" w:rsidRPr="001730E7" w:rsidTr="003218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AE0" w:rsidRDefault="00CA7AE0" w:rsidP="003218C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2 02 45050 00 0000 150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7AE0" w:rsidRDefault="00CA7AE0" w:rsidP="003218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AE0" w:rsidRDefault="00CA7AE0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312 480,00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AE0" w:rsidRDefault="00CA7AE0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312 480,00</w:t>
            </w:r>
          </w:p>
        </w:tc>
      </w:tr>
      <w:tr w:rsidR="00CA7AE0" w:rsidRPr="001730E7" w:rsidTr="003218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AE0" w:rsidRDefault="00CA7AE0" w:rsidP="003218C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2 02 45050 14 0000 150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7AE0" w:rsidRDefault="00CA7AE0" w:rsidP="003218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AE0" w:rsidRDefault="00CA7AE0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312 480,00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AE0" w:rsidRDefault="00CA7AE0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312 480,00</w:t>
            </w:r>
          </w:p>
        </w:tc>
      </w:tr>
      <w:tr w:rsidR="00CA7AE0" w:rsidRPr="001730E7" w:rsidTr="003218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AE0" w:rsidRPr="009655DC" w:rsidRDefault="00CA7AE0" w:rsidP="003218C3">
            <w:pPr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2 02 45179 00 0000 150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7AE0" w:rsidRDefault="00CA7AE0" w:rsidP="003218C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AE0" w:rsidRDefault="00CA7AE0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1 022 442,00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AE0" w:rsidRDefault="00CA7AE0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1 040 937,00</w:t>
            </w:r>
          </w:p>
        </w:tc>
      </w:tr>
      <w:tr w:rsidR="00CA7AE0" w:rsidRPr="001730E7" w:rsidTr="003218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AE0" w:rsidRPr="00F5558B" w:rsidRDefault="00CA7AE0" w:rsidP="003218C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2 02 45179 14 0000 150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7AE0" w:rsidRPr="00F5558B" w:rsidRDefault="00CA7AE0" w:rsidP="003218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AE0" w:rsidRDefault="00CA7AE0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1 022 442,00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AE0" w:rsidRDefault="00CA7AE0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1 040 937,00</w:t>
            </w:r>
          </w:p>
        </w:tc>
      </w:tr>
    </w:tbl>
    <w:p w:rsidR="000D200A" w:rsidRDefault="000D200A" w:rsidP="007D70FA">
      <w:pPr>
        <w:jc w:val="both"/>
      </w:pPr>
    </w:p>
    <w:sectPr w:rsidR="000D200A" w:rsidSect="002A1140">
      <w:headerReference w:type="default" r:id="rId8"/>
      <w:pgSz w:w="11906" w:h="16838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8C3" w:rsidRDefault="003218C3" w:rsidP="00C30039">
      <w:r>
        <w:separator/>
      </w:r>
    </w:p>
  </w:endnote>
  <w:endnote w:type="continuationSeparator" w:id="1">
    <w:p w:rsidR="003218C3" w:rsidRDefault="003218C3" w:rsidP="00C30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8C3" w:rsidRDefault="003218C3" w:rsidP="00C30039">
      <w:r>
        <w:separator/>
      </w:r>
    </w:p>
  </w:footnote>
  <w:footnote w:type="continuationSeparator" w:id="1">
    <w:p w:rsidR="003218C3" w:rsidRDefault="003218C3" w:rsidP="00C300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8C3" w:rsidRDefault="00AA7985">
    <w:pPr>
      <w:pStyle w:val="a3"/>
      <w:jc w:val="center"/>
    </w:pPr>
    <w:fldSimple w:instr="PAGE   \* MERGEFORMAT">
      <w:r w:rsidR="00D25C0F">
        <w:rPr>
          <w:noProof/>
        </w:rPr>
        <w:t>4</w:t>
      </w:r>
    </w:fldSimple>
  </w:p>
  <w:p w:rsidR="003218C3" w:rsidRDefault="003218C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2EFC"/>
    <w:rsid w:val="000001FD"/>
    <w:rsid w:val="00011B6B"/>
    <w:rsid w:val="0002216A"/>
    <w:rsid w:val="00022D07"/>
    <w:rsid w:val="000240B4"/>
    <w:rsid w:val="0002515B"/>
    <w:rsid w:val="00026127"/>
    <w:rsid w:val="00027D30"/>
    <w:rsid w:val="000338CE"/>
    <w:rsid w:val="00036B98"/>
    <w:rsid w:val="000417A9"/>
    <w:rsid w:val="000453C2"/>
    <w:rsid w:val="00046C16"/>
    <w:rsid w:val="000512BF"/>
    <w:rsid w:val="000547D1"/>
    <w:rsid w:val="00055511"/>
    <w:rsid w:val="0005720A"/>
    <w:rsid w:val="00065779"/>
    <w:rsid w:val="000811A4"/>
    <w:rsid w:val="00081721"/>
    <w:rsid w:val="00081FAF"/>
    <w:rsid w:val="000863DD"/>
    <w:rsid w:val="00087F86"/>
    <w:rsid w:val="0009261B"/>
    <w:rsid w:val="000929FC"/>
    <w:rsid w:val="000937C6"/>
    <w:rsid w:val="0009425B"/>
    <w:rsid w:val="00094F85"/>
    <w:rsid w:val="000A0597"/>
    <w:rsid w:val="000A2840"/>
    <w:rsid w:val="000A7EE5"/>
    <w:rsid w:val="000B1333"/>
    <w:rsid w:val="000B3964"/>
    <w:rsid w:val="000B721E"/>
    <w:rsid w:val="000C0C44"/>
    <w:rsid w:val="000C34D3"/>
    <w:rsid w:val="000C3C12"/>
    <w:rsid w:val="000C51EC"/>
    <w:rsid w:val="000C7678"/>
    <w:rsid w:val="000D200A"/>
    <w:rsid w:val="000D276D"/>
    <w:rsid w:val="000D3896"/>
    <w:rsid w:val="000D463B"/>
    <w:rsid w:val="000D7AD2"/>
    <w:rsid w:val="000E45C3"/>
    <w:rsid w:val="000E6D4F"/>
    <w:rsid w:val="000F2E70"/>
    <w:rsid w:val="000F56E7"/>
    <w:rsid w:val="00100C89"/>
    <w:rsid w:val="00103AA0"/>
    <w:rsid w:val="001054B1"/>
    <w:rsid w:val="00106D69"/>
    <w:rsid w:val="00107AD6"/>
    <w:rsid w:val="00112B8A"/>
    <w:rsid w:val="00112DB8"/>
    <w:rsid w:val="00113A20"/>
    <w:rsid w:val="00121B0B"/>
    <w:rsid w:val="001230FF"/>
    <w:rsid w:val="00123252"/>
    <w:rsid w:val="00125318"/>
    <w:rsid w:val="00130F01"/>
    <w:rsid w:val="00134540"/>
    <w:rsid w:val="00135F3C"/>
    <w:rsid w:val="00144AB7"/>
    <w:rsid w:val="00146ABF"/>
    <w:rsid w:val="0015022F"/>
    <w:rsid w:val="00150EC0"/>
    <w:rsid w:val="001539D1"/>
    <w:rsid w:val="001546D4"/>
    <w:rsid w:val="001617F6"/>
    <w:rsid w:val="00164D49"/>
    <w:rsid w:val="001655D9"/>
    <w:rsid w:val="001678F4"/>
    <w:rsid w:val="00172F10"/>
    <w:rsid w:val="001730E7"/>
    <w:rsid w:val="00176364"/>
    <w:rsid w:val="001766CA"/>
    <w:rsid w:val="00176CEC"/>
    <w:rsid w:val="00184AF5"/>
    <w:rsid w:val="00187BB5"/>
    <w:rsid w:val="001902AA"/>
    <w:rsid w:val="00193E93"/>
    <w:rsid w:val="00195B52"/>
    <w:rsid w:val="001A0D74"/>
    <w:rsid w:val="001A189C"/>
    <w:rsid w:val="001A1901"/>
    <w:rsid w:val="001A39BA"/>
    <w:rsid w:val="001B0FFB"/>
    <w:rsid w:val="001B254B"/>
    <w:rsid w:val="001B5953"/>
    <w:rsid w:val="001C18BA"/>
    <w:rsid w:val="001E33E5"/>
    <w:rsid w:val="001F107B"/>
    <w:rsid w:val="001F313F"/>
    <w:rsid w:val="001F5121"/>
    <w:rsid w:val="00201148"/>
    <w:rsid w:val="00201488"/>
    <w:rsid w:val="00207D04"/>
    <w:rsid w:val="00207EA2"/>
    <w:rsid w:val="00213222"/>
    <w:rsid w:val="002206E8"/>
    <w:rsid w:val="00224318"/>
    <w:rsid w:val="00226869"/>
    <w:rsid w:val="00227E71"/>
    <w:rsid w:val="002316F9"/>
    <w:rsid w:val="00235A0A"/>
    <w:rsid w:val="002363E1"/>
    <w:rsid w:val="00244D61"/>
    <w:rsid w:val="00244DB3"/>
    <w:rsid w:val="002537FB"/>
    <w:rsid w:val="002562B5"/>
    <w:rsid w:val="00256E13"/>
    <w:rsid w:val="00262B1F"/>
    <w:rsid w:val="0026656B"/>
    <w:rsid w:val="00267550"/>
    <w:rsid w:val="0027585F"/>
    <w:rsid w:val="002817D1"/>
    <w:rsid w:val="002828AA"/>
    <w:rsid w:val="002850E8"/>
    <w:rsid w:val="002928EF"/>
    <w:rsid w:val="0029344A"/>
    <w:rsid w:val="002A1140"/>
    <w:rsid w:val="002A26DE"/>
    <w:rsid w:val="002A4C38"/>
    <w:rsid w:val="002A5D25"/>
    <w:rsid w:val="002B092C"/>
    <w:rsid w:val="002B15D3"/>
    <w:rsid w:val="002B727C"/>
    <w:rsid w:val="002D0C34"/>
    <w:rsid w:val="002D1440"/>
    <w:rsid w:val="002D2D82"/>
    <w:rsid w:val="002E0974"/>
    <w:rsid w:val="002F0126"/>
    <w:rsid w:val="002F0AD0"/>
    <w:rsid w:val="002F1D9F"/>
    <w:rsid w:val="002F7756"/>
    <w:rsid w:val="00306D86"/>
    <w:rsid w:val="00312464"/>
    <w:rsid w:val="003213C3"/>
    <w:rsid w:val="003218C3"/>
    <w:rsid w:val="00326D15"/>
    <w:rsid w:val="00332134"/>
    <w:rsid w:val="00333728"/>
    <w:rsid w:val="0033637F"/>
    <w:rsid w:val="0033648B"/>
    <w:rsid w:val="00336AB9"/>
    <w:rsid w:val="003439E9"/>
    <w:rsid w:val="00343B6C"/>
    <w:rsid w:val="00344B4C"/>
    <w:rsid w:val="00345204"/>
    <w:rsid w:val="003458DD"/>
    <w:rsid w:val="00347AE3"/>
    <w:rsid w:val="00350646"/>
    <w:rsid w:val="00353562"/>
    <w:rsid w:val="00360036"/>
    <w:rsid w:val="0036037F"/>
    <w:rsid w:val="00361CCA"/>
    <w:rsid w:val="003661C9"/>
    <w:rsid w:val="00383296"/>
    <w:rsid w:val="003843BF"/>
    <w:rsid w:val="00384B23"/>
    <w:rsid w:val="00384FF8"/>
    <w:rsid w:val="00387E61"/>
    <w:rsid w:val="00395233"/>
    <w:rsid w:val="00395754"/>
    <w:rsid w:val="00396623"/>
    <w:rsid w:val="003A0CE0"/>
    <w:rsid w:val="003A152A"/>
    <w:rsid w:val="003A2EEC"/>
    <w:rsid w:val="003A2F42"/>
    <w:rsid w:val="003A4826"/>
    <w:rsid w:val="003A6F3A"/>
    <w:rsid w:val="003A7559"/>
    <w:rsid w:val="003A7BC6"/>
    <w:rsid w:val="003C1247"/>
    <w:rsid w:val="003C1BAB"/>
    <w:rsid w:val="003C3F1B"/>
    <w:rsid w:val="003C6967"/>
    <w:rsid w:val="003C69E5"/>
    <w:rsid w:val="003D3036"/>
    <w:rsid w:val="003D3FAB"/>
    <w:rsid w:val="003E060B"/>
    <w:rsid w:val="003E1A71"/>
    <w:rsid w:val="003E1B7D"/>
    <w:rsid w:val="003E2284"/>
    <w:rsid w:val="003E79A4"/>
    <w:rsid w:val="003F0463"/>
    <w:rsid w:val="003F0FC0"/>
    <w:rsid w:val="003F1705"/>
    <w:rsid w:val="00401A70"/>
    <w:rsid w:val="0040459B"/>
    <w:rsid w:val="00405045"/>
    <w:rsid w:val="00405170"/>
    <w:rsid w:val="004104F5"/>
    <w:rsid w:val="004118A5"/>
    <w:rsid w:val="00422B3B"/>
    <w:rsid w:val="00423E07"/>
    <w:rsid w:val="00423ED8"/>
    <w:rsid w:val="0042554F"/>
    <w:rsid w:val="00425614"/>
    <w:rsid w:val="004258A4"/>
    <w:rsid w:val="00427763"/>
    <w:rsid w:val="0043088C"/>
    <w:rsid w:val="0043657E"/>
    <w:rsid w:val="0043673C"/>
    <w:rsid w:val="00440DAB"/>
    <w:rsid w:val="004423AF"/>
    <w:rsid w:val="0044258C"/>
    <w:rsid w:val="00443B77"/>
    <w:rsid w:val="004455EC"/>
    <w:rsid w:val="00450E49"/>
    <w:rsid w:val="00454F62"/>
    <w:rsid w:val="00460B43"/>
    <w:rsid w:val="0046181E"/>
    <w:rsid w:val="00466CC1"/>
    <w:rsid w:val="00470A77"/>
    <w:rsid w:val="00480F5D"/>
    <w:rsid w:val="00482F2C"/>
    <w:rsid w:val="00484290"/>
    <w:rsid w:val="004852C9"/>
    <w:rsid w:val="0048684F"/>
    <w:rsid w:val="00494117"/>
    <w:rsid w:val="00494B51"/>
    <w:rsid w:val="004A45D7"/>
    <w:rsid w:val="004A58B7"/>
    <w:rsid w:val="004A6DEE"/>
    <w:rsid w:val="004B4EF1"/>
    <w:rsid w:val="004B5DF7"/>
    <w:rsid w:val="004B78D1"/>
    <w:rsid w:val="004C047C"/>
    <w:rsid w:val="004C0D20"/>
    <w:rsid w:val="004C0F6C"/>
    <w:rsid w:val="004C1042"/>
    <w:rsid w:val="004C13CD"/>
    <w:rsid w:val="004C240A"/>
    <w:rsid w:val="004C2A58"/>
    <w:rsid w:val="004C3F1F"/>
    <w:rsid w:val="004C72F9"/>
    <w:rsid w:val="004D1C1D"/>
    <w:rsid w:val="004D4A06"/>
    <w:rsid w:val="004D4AFF"/>
    <w:rsid w:val="004D5596"/>
    <w:rsid w:val="004D66F1"/>
    <w:rsid w:val="004D6F90"/>
    <w:rsid w:val="004E0B71"/>
    <w:rsid w:val="004E12BC"/>
    <w:rsid w:val="004E6F77"/>
    <w:rsid w:val="004F3EA9"/>
    <w:rsid w:val="004F6F65"/>
    <w:rsid w:val="004F767F"/>
    <w:rsid w:val="0050226D"/>
    <w:rsid w:val="005153DE"/>
    <w:rsid w:val="00517295"/>
    <w:rsid w:val="005172A6"/>
    <w:rsid w:val="005202D0"/>
    <w:rsid w:val="00524146"/>
    <w:rsid w:val="005246A9"/>
    <w:rsid w:val="00526186"/>
    <w:rsid w:val="0053130E"/>
    <w:rsid w:val="0053204C"/>
    <w:rsid w:val="00534DAA"/>
    <w:rsid w:val="00534F81"/>
    <w:rsid w:val="005431EB"/>
    <w:rsid w:val="00545A90"/>
    <w:rsid w:val="00556C34"/>
    <w:rsid w:val="00560D1A"/>
    <w:rsid w:val="00564B1B"/>
    <w:rsid w:val="00565743"/>
    <w:rsid w:val="00567970"/>
    <w:rsid w:val="0057057F"/>
    <w:rsid w:val="00573FBA"/>
    <w:rsid w:val="00575558"/>
    <w:rsid w:val="00575F31"/>
    <w:rsid w:val="00580EF7"/>
    <w:rsid w:val="005830E4"/>
    <w:rsid w:val="00584C58"/>
    <w:rsid w:val="00586B22"/>
    <w:rsid w:val="00590658"/>
    <w:rsid w:val="00591D01"/>
    <w:rsid w:val="00593953"/>
    <w:rsid w:val="00593A21"/>
    <w:rsid w:val="005A1285"/>
    <w:rsid w:val="005A2B70"/>
    <w:rsid w:val="005A332C"/>
    <w:rsid w:val="005A58EE"/>
    <w:rsid w:val="005B15D9"/>
    <w:rsid w:val="005B33F0"/>
    <w:rsid w:val="005B451C"/>
    <w:rsid w:val="005B5140"/>
    <w:rsid w:val="005B6329"/>
    <w:rsid w:val="005C0E71"/>
    <w:rsid w:val="005C1B90"/>
    <w:rsid w:val="005C26C4"/>
    <w:rsid w:val="005C2D75"/>
    <w:rsid w:val="005C7BC1"/>
    <w:rsid w:val="005D4119"/>
    <w:rsid w:val="005D4340"/>
    <w:rsid w:val="005D4EEB"/>
    <w:rsid w:val="005D63A8"/>
    <w:rsid w:val="005D6677"/>
    <w:rsid w:val="005D68B0"/>
    <w:rsid w:val="005D7A92"/>
    <w:rsid w:val="005E20CB"/>
    <w:rsid w:val="005E3477"/>
    <w:rsid w:val="005E3BD7"/>
    <w:rsid w:val="005E485D"/>
    <w:rsid w:val="005E651F"/>
    <w:rsid w:val="005F05BD"/>
    <w:rsid w:val="005F2B4C"/>
    <w:rsid w:val="005F2C38"/>
    <w:rsid w:val="00602B7F"/>
    <w:rsid w:val="00604308"/>
    <w:rsid w:val="00604CD1"/>
    <w:rsid w:val="00606027"/>
    <w:rsid w:val="0061043C"/>
    <w:rsid w:val="00611C6D"/>
    <w:rsid w:val="00613EB1"/>
    <w:rsid w:val="0061441B"/>
    <w:rsid w:val="00616D61"/>
    <w:rsid w:val="00624370"/>
    <w:rsid w:val="006254CD"/>
    <w:rsid w:val="00631034"/>
    <w:rsid w:val="00633B9F"/>
    <w:rsid w:val="00637167"/>
    <w:rsid w:val="006376E7"/>
    <w:rsid w:val="006418EF"/>
    <w:rsid w:val="00643120"/>
    <w:rsid w:val="00651B21"/>
    <w:rsid w:val="00660CCB"/>
    <w:rsid w:val="0066208D"/>
    <w:rsid w:val="00664206"/>
    <w:rsid w:val="006644E6"/>
    <w:rsid w:val="00667108"/>
    <w:rsid w:val="006716F4"/>
    <w:rsid w:val="0067265A"/>
    <w:rsid w:val="00674F78"/>
    <w:rsid w:val="00681700"/>
    <w:rsid w:val="00683A06"/>
    <w:rsid w:val="00686F44"/>
    <w:rsid w:val="00690BF7"/>
    <w:rsid w:val="006910C1"/>
    <w:rsid w:val="00691B95"/>
    <w:rsid w:val="00693607"/>
    <w:rsid w:val="006957EC"/>
    <w:rsid w:val="006965C6"/>
    <w:rsid w:val="006969D7"/>
    <w:rsid w:val="006A054A"/>
    <w:rsid w:val="006A3286"/>
    <w:rsid w:val="006A34A5"/>
    <w:rsid w:val="006A3788"/>
    <w:rsid w:val="006A6ADE"/>
    <w:rsid w:val="006B53D0"/>
    <w:rsid w:val="006B765E"/>
    <w:rsid w:val="006D5698"/>
    <w:rsid w:val="006E0BEF"/>
    <w:rsid w:val="006E1BC0"/>
    <w:rsid w:val="006E2315"/>
    <w:rsid w:val="006E2736"/>
    <w:rsid w:val="006E57AD"/>
    <w:rsid w:val="006E6CAD"/>
    <w:rsid w:val="006F1A1F"/>
    <w:rsid w:val="006F379D"/>
    <w:rsid w:val="006F758B"/>
    <w:rsid w:val="007006AF"/>
    <w:rsid w:val="00702713"/>
    <w:rsid w:val="007036DA"/>
    <w:rsid w:val="00705133"/>
    <w:rsid w:val="0071323C"/>
    <w:rsid w:val="00714618"/>
    <w:rsid w:val="007152B9"/>
    <w:rsid w:val="007153D7"/>
    <w:rsid w:val="00716820"/>
    <w:rsid w:val="0071708E"/>
    <w:rsid w:val="0072159F"/>
    <w:rsid w:val="00722529"/>
    <w:rsid w:val="00722535"/>
    <w:rsid w:val="0072771C"/>
    <w:rsid w:val="00732E2C"/>
    <w:rsid w:val="00740231"/>
    <w:rsid w:val="00740274"/>
    <w:rsid w:val="00742096"/>
    <w:rsid w:val="007465C3"/>
    <w:rsid w:val="00746871"/>
    <w:rsid w:val="00755DFE"/>
    <w:rsid w:val="007579ED"/>
    <w:rsid w:val="00757C8C"/>
    <w:rsid w:val="00762842"/>
    <w:rsid w:val="007662AF"/>
    <w:rsid w:val="007725AD"/>
    <w:rsid w:val="00772D8F"/>
    <w:rsid w:val="00777BAA"/>
    <w:rsid w:val="00781A8C"/>
    <w:rsid w:val="007820AF"/>
    <w:rsid w:val="00784247"/>
    <w:rsid w:val="00787811"/>
    <w:rsid w:val="0079409A"/>
    <w:rsid w:val="0079509E"/>
    <w:rsid w:val="00797FA5"/>
    <w:rsid w:val="007A0EB5"/>
    <w:rsid w:val="007A61E7"/>
    <w:rsid w:val="007A78FB"/>
    <w:rsid w:val="007A7BB5"/>
    <w:rsid w:val="007A7EBB"/>
    <w:rsid w:val="007B121F"/>
    <w:rsid w:val="007B2192"/>
    <w:rsid w:val="007B32DC"/>
    <w:rsid w:val="007B331E"/>
    <w:rsid w:val="007B45A0"/>
    <w:rsid w:val="007B4802"/>
    <w:rsid w:val="007B6FE8"/>
    <w:rsid w:val="007B7048"/>
    <w:rsid w:val="007B7A44"/>
    <w:rsid w:val="007C1B20"/>
    <w:rsid w:val="007C24AF"/>
    <w:rsid w:val="007D0796"/>
    <w:rsid w:val="007D4F6E"/>
    <w:rsid w:val="007D674F"/>
    <w:rsid w:val="007D70FA"/>
    <w:rsid w:val="007E01AF"/>
    <w:rsid w:val="007E271F"/>
    <w:rsid w:val="007E5D04"/>
    <w:rsid w:val="007E7F8E"/>
    <w:rsid w:val="007F0355"/>
    <w:rsid w:val="0080131F"/>
    <w:rsid w:val="008038C8"/>
    <w:rsid w:val="00803CC3"/>
    <w:rsid w:val="00805784"/>
    <w:rsid w:val="00806D85"/>
    <w:rsid w:val="00811294"/>
    <w:rsid w:val="008138A0"/>
    <w:rsid w:val="008161AE"/>
    <w:rsid w:val="00816776"/>
    <w:rsid w:val="00817BB6"/>
    <w:rsid w:val="00820437"/>
    <w:rsid w:val="00820860"/>
    <w:rsid w:val="008324A7"/>
    <w:rsid w:val="00832502"/>
    <w:rsid w:val="00833CDB"/>
    <w:rsid w:val="00834F11"/>
    <w:rsid w:val="00836A2A"/>
    <w:rsid w:val="00836D5F"/>
    <w:rsid w:val="00836F09"/>
    <w:rsid w:val="00841891"/>
    <w:rsid w:val="00842220"/>
    <w:rsid w:val="008459F1"/>
    <w:rsid w:val="008517F2"/>
    <w:rsid w:val="00852380"/>
    <w:rsid w:val="0085552E"/>
    <w:rsid w:val="00860700"/>
    <w:rsid w:val="00865470"/>
    <w:rsid w:val="008663A2"/>
    <w:rsid w:val="0087102B"/>
    <w:rsid w:val="00872543"/>
    <w:rsid w:val="00882191"/>
    <w:rsid w:val="008834E8"/>
    <w:rsid w:val="00890FC3"/>
    <w:rsid w:val="008920DE"/>
    <w:rsid w:val="00892F5A"/>
    <w:rsid w:val="0089325E"/>
    <w:rsid w:val="008A0B93"/>
    <w:rsid w:val="008A31F9"/>
    <w:rsid w:val="008C5576"/>
    <w:rsid w:val="008D2DBC"/>
    <w:rsid w:val="008D64A0"/>
    <w:rsid w:val="008E02C3"/>
    <w:rsid w:val="008E252D"/>
    <w:rsid w:val="008E54D0"/>
    <w:rsid w:val="008F0A3A"/>
    <w:rsid w:val="008F1DE1"/>
    <w:rsid w:val="008F2BC5"/>
    <w:rsid w:val="008F477F"/>
    <w:rsid w:val="0090677E"/>
    <w:rsid w:val="00906CE9"/>
    <w:rsid w:val="00907676"/>
    <w:rsid w:val="00907C29"/>
    <w:rsid w:val="0091239E"/>
    <w:rsid w:val="00922AAF"/>
    <w:rsid w:val="00924D1B"/>
    <w:rsid w:val="00926CAF"/>
    <w:rsid w:val="009304C8"/>
    <w:rsid w:val="00932FAE"/>
    <w:rsid w:val="00935286"/>
    <w:rsid w:val="00946D9C"/>
    <w:rsid w:val="00950686"/>
    <w:rsid w:val="00950CD5"/>
    <w:rsid w:val="0096384A"/>
    <w:rsid w:val="009655DC"/>
    <w:rsid w:val="009668D6"/>
    <w:rsid w:val="00966FB8"/>
    <w:rsid w:val="00967288"/>
    <w:rsid w:val="00967D4F"/>
    <w:rsid w:val="00974471"/>
    <w:rsid w:val="009745DD"/>
    <w:rsid w:val="009771A2"/>
    <w:rsid w:val="009774B4"/>
    <w:rsid w:val="00981E52"/>
    <w:rsid w:val="009820CE"/>
    <w:rsid w:val="009825F8"/>
    <w:rsid w:val="009878C1"/>
    <w:rsid w:val="00992C3F"/>
    <w:rsid w:val="00995184"/>
    <w:rsid w:val="00997024"/>
    <w:rsid w:val="009A1200"/>
    <w:rsid w:val="009A15C9"/>
    <w:rsid w:val="009A2A34"/>
    <w:rsid w:val="009A3A2B"/>
    <w:rsid w:val="009A4C88"/>
    <w:rsid w:val="009B09CE"/>
    <w:rsid w:val="009B0ED7"/>
    <w:rsid w:val="009B0F53"/>
    <w:rsid w:val="009B13C8"/>
    <w:rsid w:val="009C21E3"/>
    <w:rsid w:val="009C5233"/>
    <w:rsid w:val="009C6718"/>
    <w:rsid w:val="009D12F1"/>
    <w:rsid w:val="009D4642"/>
    <w:rsid w:val="009D5A50"/>
    <w:rsid w:val="009D7D80"/>
    <w:rsid w:val="009E206D"/>
    <w:rsid w:val="009E7668"/>
    <w:rsid w:val="009F5C76"/>
    <w:rsid w:val="009F5D9D"/>
    <w:rsid w:val="00A026F3"/>
    <w:rsid w:val="00A04DE5"/>
    <w:rsid w:val="00A0601B"/>
    <w:rsid w:val="00A079EF"/>
    <w:rsid w:val="00A104DC"/>
    <w:rsid w:val="00A159A9"/>
    <w:rsid w:val="00A24FAE"/>
    <w:rsid w:val="00A3217D"/>
    <w:rsid w:val="00A32518"/>
    <w:rsid w:val="00A33F48"/>
    <w:rsid w:val="00A34573"/>
    <w:rsid w:val="00A37195"/>
    <w:rsid w:val="00A41CC8"/>
    <w:rsid w:val="00A439E8"/>
    <w:rsid w:val="00A510A8"/>
    <w:rsid w:val="00A52DA5"/>
    <w:rsid w:val="00A605DE"/>
    <w:rsid w:val="00A65C64"/>
    <w:rsid w:val="00A66ADA"/>
    <w:rsid w:val="00A70D78"/>
    <w:rsid w:val="00A72177"/>
    <w:rsid w:val="00A737D6"/>
    <w:rsid w:val="00A73923"/>
    <w:rsid w:val="00A73C1E"/>
    <w:rsid w:val="00A7532E"/>
    <w:rsid w:val="00A75CFA"/>
    <w:rsid w:val="00A76468"/>
    <w:rsid w:val="00A768D8"/>
    <w:rsid w:val="00A80550"/>
    <w:rsid w:val="00A85558"/>
    <w:rsid w:val="00A8614B"/>
    <w:rsid w:val="00A906BF"/>
    <w:rsid w:val="00A9230E"/>
    <w:rsid w:val="00A9427E"/>
    <w:rsid w:val="00A957BA"/>
    <w:rsid w:val="00AA049F"/>
    <w:rsid w:val="00AA11E9"/>
    <w:rsid w:val="00AA1820"/>
    <w:rsid w:val="00AA7985"/>
    <w:rsid w:val="00AA7D7B"/>
    <w:rsid w:val="00AA7DCC"/>
    <w:rsid w:val="00AB1C04"/>
    <w:rsid w:val="00AB61C5"/>
    <w:rsid w:val="00AC610C"/>
    <w:rsid w:val="00AC7343"/>
    <w:rsid w:val="00AD5A45"/>
    <w:rsid w:val="00AE47DD"/>
    <w:rsid w:val="00AE5322"/>
    <w:rsid w:val="00AE6C9E"/>
    <w:rsid w:val="00AF11A1"/>
    <w:rsid w:val="00AF1BD0"/>
    <w:rsid w:val="00B012AA"/>
    <w:rsid w:val="00B0141D"/>
    <w:rsid w:val="00B01F34"/>
    <w:rsid w:val="00B03665"/>
    <w:rsid w:val="00B0373E"/>
    <w:rsid w:val="00B03D10"/>
    <w:rsid w:val="00B15A58"/>
    <w:rsid w:val="00B21359"/>
    <w:rsid w:val="00B22543"/>
    <w:rsid w:val="00B230E6"/>
    <w:rsid w:val="00B24A76"/>
    <w:rsid w:val="00B32DE2"/>
    <w:rsid w:val="00B34B61"/>
    <w:rsid w:val="00B35F05"/>
    <w:rsid w:val="00B43F37"/>
    <w:rsid w:val="00B536DB"/>
    <w:rsid w:val="00B54730"/>
    <w:rsid w:val="00B603D6"/>
    <w:rsid w:val="00B64ED8"/>
    <w:rsid w:val="00B66AFD"/>
    <w:rsid w:val="00B67CD2"/>
    <w:rsid w:val="00B71134"/>
    <w:rsid w:val="00B715FF"/>
    <w:rsid w:val="00B80FE5"/>
    <w:rsid w:val="00B82434"/>
    <w:rsid w:val="00B83A6C"/>
    <w:rsid w:val="00B92263"/>
    <w:rsid w:val="00B92939"/>
    <w:rsid w:val="00B93EC4"/>
    <w:rsid w:val="00BA1E09"/>
    <w:rsid w:val="00BA208C"/>
    <w:rsid w:val="00BB09A1"/>
    <w:rsid w:val="00BB2960"/>
    <w:rsid w:val="00BB2CF2"/>
    <w:rsid w:val="00BB4AA6"/>
    <w:rsid w:val="00BB683D"/>
    <w:rsid w:val="00BC035C"/>
    <w:rsid w:val="00BC2DDF"/>
    <w:rsid w:val="00BC6318"/>
    <w:rsid w:val="00BD3C41"/>
    <w:rsid w:val="00BE0324"/>
    <w:rsid w:val="00BF0D24"/>
    <w:rsid w:val="00C019DC"/>
    <w:rsid w:val="00C043A2"/>
    <w:rsid w:val="00C04DF0"/>
    <w:rsid w:val="00C10E1C"/>
    <w:rsid w:val="00C12C25"/>
    <w:rsid w:val="00C12CE4"/>
    <w:rsid w:val="00C14078"/>
    <w:rsid w:val="00C14239"/>
    <w:rsid w:val="00C20700"/>
    <w:rsid w:val="00C23B9A"/>
    <w:rsid w:val="00C246E9"/>
    <w:rsid w:val="00C30039"/>
    <w:rsid w:val="00C30F18"/>
    <w:rsid w:val="00C323D3"/>
    <w:rsid w:val="00C374E1"/>
    <w:rsid w:val="00C425E9"/>
    <w:rsid w:val="00C42CB9"/>
    <w:rsid w:val="00C46A9B"/>
    <w:rsid w:val="00C47FD0"/>
    <w:rsid w:val="00C502A3"/>
    <w:rsid w:val="00C50A2D"/>
    <w:rsid w:val="00C5137D"/>
    <w:rsid w:val="00C53404"/>
    <w:rsid w:val="00C547C3"/>
    <w:rsid w:val="00C629E0"/>
    <w:rsid w:val="00C650F3"/>
    <w:rsid w:val="00C6587E"/>
    <w:rsid w:val="00C668EC"/>
    <w:rsid w:val="00C7042E"/>
    <w:rsid w:val="00C815CF"/>
    <w:rsid w:val="00C82682"/>
    <w:rsid w:val="00C86908"/>
    <w:rsid w:val="00C86AAD"/>
    <w:rsid w:val="00C94422"/>
    <w:rsid w:val="00CA2D0B"/>
    <w:rsid w:val="00CA61A5"/>
    <w:rsid w:val="00CA6982"/>
    <w:rsid w:val="00CA7AE0"/>
    <w:rsid w:val="00CB2296"/>
    <w:rsid w:val="00CB71E4"/>
    <w:rsid w:val="00CC12DA"/>
    <w:rsid w:val="00CC2EF2"/>
    <w:rsid w:val="00CC3658"/>
    <w:rsid w:val="00CC43BC"/>
    <w:rsid w:val="00CC609A"/>
    <w:rsid w:val="00CC7774"/>
    <w:rsid w:val="00CD2EFC"/>
    <w:rsid w:val="00CD3A0D"/>
    <w:rsid w:val="00CD3C09"/>
    <w:rsid w:val="00CE41DA"/>
    <w:rsid w:val="00CE7C35"/>
    <w:rsid w:val="00CF40A1"/>
    <w:rsid w:val="00CF5EF1"/>
    <w:rsid w:val="00D010E9"/>
    <w:rsid w:val="00D01BD2"/>
    <w:rsid w:val="00D0421A"/>
    <w:rsid w:val="00D05A7D"/>
    <w:rsid w:val="00D07735"/>
    <w:rsid w:val="00D12BE2"/>
    <w:rsid w:val="00D1460F"/>
    <w:rsid w:val="00D14DB5"/>
    <w:rsid w:val="00D153DC"/>
    <w:rsid w:val="00D16A6C"/>
    <w:rsid w:val="00D20031"/>
    <w:rsid w:val="00D20D05"/>
    <w:rsid w:val="00D22530"/>
    <w:rsid w:val="00D24CBD"/>
    <w:rsid w:val="00D25C0F"/>
    <w:rsid w:val="00D25E88"/>
    <w:rsid w:val="00D262A2"/>
    <w:rsid w:val="00D31FCF"/>
    <w:rsid w:val="00D34344"/>
    <w:rsid w:val="00D3557E"/>
    <w:rsid w:val="00D4561D"/>
    <w:rsid w:val="00D464AF"/>
    <w:rsid w:val="00D479DB"/>
    <w:rsid w:val="00D47CCB"/>
    <w:rsid w:val="00D51AFD"/>
    <w:rsid w:val="00D54641"/>
    <w:rsid w:val="00D553B4"/>
    <w:rsid w:val="00D5621C"/>
    <w:rsid w:val="00D5686E"/>
    <w:rsid w:val="00D56A3C"/>
    <w:rsid w:val="00D605E1"/>
    <w:rsid w:val="00D655B2"/>
    <w:rsid w:val="00D659FF"/>
    <w:rsid w:val="00D755CB"/>
    <w:rsid w:val="00D7592D"/>
    <w:rsid w:val="00D77CCB"/>
    <w:rsid w:val="00D87A3D"/>
    <w:rsid w:val="00D92AE0"/>
    <w:rsid w:val="00D936C1"/>
    <w:rsid w:val="00D94CF2"/>
    <w:rsid w:val="00D966B9"/>
    <w:rsid w:val="00DA5220"/>
    <w:rsid w:val="00DB0949"/>
    <w:rsid w:val="00DB1128"/>
    <w:rsid w:val="00DB1C70"/>
    <w:rsid w:val="00DB5842"/>
    <w:rsid w:val="00DB731A"/>
    <w:rsid w:val="00DC0D87"/>
    <w:rsid w:val="00DC4D83"/>
    <w:rsid w:val="00DE4195"/>
    <w:rsid w:val="00DE56AA"/>
    <w:rsid w:val="00DE6454"/>
    <w:rsid w:val="00DE6540"/>
    <w:rsid w:val="00DF0133"/>
    <w:rsid w:val="00DF058D"/>
    <w:rsid w:val="00DF2E61"/>
    <w:rsid w:val="00DF5281"/>
    <w:rsid w:val="00DF5A82"/>
    <w:rsid w:val="00DF706B"/>
    <w:rsid w:val="00E010C1"/>
    <w:rsid w:val="00E04FA2"/>
    <w:rsid w:val="00E06EC1"/>
    <w:rsid w:val="00E074DB"/>
    <w:rsid w:val="00E07B06"/>
    <w:rsid w:val="00E13C76"/>
    <w:rsid w:val="00E140DC"/>
    <w:rsid w:val="00E21C6B"/>
    <w:rsid w:val="00E22DB2"/>
    <w:rsid w:val="00E27D81"/>
    <w:rsid w:val="00E3387F"/>
    <w:rsid w:val="00E35E36"/>
    <w:rsid w:val="00E369F4"/>
    <w:rsid w:val="00E37A5B"/>
    <w:rsid w:val="00E422A7"/>
    <w:rsid w:val="00E4381B"/>
    <w:rsid w:val="00E5394C"/>
    <w:rsid w:val="00E562F2"/>
    <w:rsid w:val="00E57ED1"/>
    <w:rsid w:val="00E60EC6"/>
    <w:rsid w:val="00E61D0A"/>
    <w:rsid w:val="00E61E2C"/>
    <w:rsid w:val="00E64CB6"/>
    <w:rsid w:val="00E65FBE"/>
    <w:rsid w:val="00E72D0A"/>
    <w:rsid w:val="00E802F2"/>
    <w:rsid w:val="00E80794"/>
    <w:rsid w:val="00E84E40"/>
    <w:rsid w:val="00E90E0D"/>
    <w:rsid w:val="00E925A0"/>
    <w:rsid w:val="00E9484D"/>
    <w:rsid w:val="00EA1C93"/>
    <w:rsid w:val="00EA41F8"/>
    <w:rsid w:val="00EA61A8"/>
    <w:rsid w:val="00EB70EB"/>
    <w:rsid w:val="00EC4B31"/>
    <w:rsid w:val="00EC52DB"/>
    <w:rsid w:val="00ED0070"/>
    <w:rsid w:val="00ED23E9"/>
    <w:rsid w:val="00ED7A7A"/>
    <w:rsid w:val="00EE03DE"/>
    <w:rsid w:val="00EE03E4"/>
    <w:rsid w:val="00EE21B2"/>
    <w:rsid w:val="00EF27E3"/>
    <w:rsid w:val="00EF290A"/>
    <w:rsid w:val="00EF6476"/>
    <w:rsid w:val="00F0231E"/>
    <w:rsid w:val="00F042DD"/>
    <w:rsid w:val="00F05199"/>
    <w:rsid w:val="00F06E37"/>
    <w:rsid w:val="00F12124"/>
    <w:rsid w:val="00F22982"/>
    <w:rsid w:val="00F2337D"/>
    <w:rsid w:val="00F30C9F"/>
    <w:rsid w:val="00F34739"/>
    <w:rsid w:val="00F349F3"/>
    <w:rsid w:val="00F35FAE"/>
    <w:rsid w:val="00F36AFC"/>
    <w:rsid w:val="00F37797"/>
    <w:rsid w:val="00F435B9"/>
    <w:rsid w:val="00F44244"/>
    <w:rsid w:val="00F46F15"/>
    <w:rsid w:val="00F47B27"/>
    <w:rsid w:val="00F5135B"/>
    <w:rsid w:val="00F5347C"/>
    <w:rsid w:val="00F57354"/>
    <w:rsid w:val="00F5782B"/>
    <w:rsid w:val="00F612CA"/>
    <w:rsid w:val="00F642B3"/>
    <w:rsid w:val="00F651D1"/>
    <w:rsid w:val="00F7142E"/>
    <w:rsid w:val="00F74A56"/>
    <w:rsid w:val="00F928E2"/>
    <w:rsid w:val="00F92D93"/>
    <w:rsid w:val="00F93397"/>
    <w:rsid w:val="00F93AD6"/>
    <w:rsid w:val="00F96F01"/>
    <w:rsid w:val="00F97938"/>
    <w:rsid w:val="00FA0D4A"/>
    <w:rsid w:val="00FA2CE7"/>
    <w:rsid w:val="00FA2F34"/>
    <w:rsid w:val="00FA31ED"/>
    <w:rsid w:val="00FA328A"/>
    <w:rsid w:val="00FA5220"/>
    <w:rsid w:val="00FA5A2A"/>
    <w:rsid w:val="00FA5BBD"/>
    <w:rsid w:val="00FA6188"/>
    <w:rsid w:val="00FB4783"/>
    <w:rsid w:val="00FB491E"/>
    <w:rsid w:val="00FB7AB9"/>
    <w:rsid w:val="00FC0991"/>
    <w:rsid w:val="00FC1E73"/>
    <w:rsid w:val="00FC3BD4"/>
    <w:rsid w:val="00FC64C5"/>
    <w:rsid w:val="00FC7324"/>
    <w:rsid w:val="00FC792A"/>
    <w:rsid w:val="00FD5490"/>
    <w:rsid w:val="00FD5E3D"/>
    <w:rsid w:val="00FD7827"/>
    <w:rsid w:val="00FE28BE"/>
    <w:rsid w:val="00FE3B86"/>
    <w:rsid w:val="00FF0189"/>
    <w:rsid w:val="00FF2D89"/>
    <w:rsid w:val="00FF3396"/>
    <w:rsid w:val="00FF4A38"/>
    <w:rsid w:val="00FF66F3"/>
    <w:rsid w:val="00FF7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6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53204C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5320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53204C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53204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53204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53204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53204C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53204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51">
    <w:name w:val="çàãîëîâîê 5"/>
    <w:basedOn w:val="a"/>
    <w:next w:val="a"/>
    <w:uiPriority w:val="99"/>
    <w:rsid w:val="00454F62"/>
    <w:pPr>
      <w:keepNext/>
      <w:spacing w:before="120"/>
    </w:pPr>
    <w:rPr>
      <w:sz w:val="28"/>
    </w:rPr>
  </w:style>
  <w:style w:type="paragraph" w:customStyle="1" w:styleId="ConsNormal">
    <w:name w:val="ConsNormal"/>
    <w:rsid w:val="00454F62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Знак1 Знак Знак,Знак1 Знак,Знак1"/>
    <w:basedOn w:val="a"/>
    <w:link w:val="a6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Знак1 Знак Знак Знак,Знак1 Знак Знак1,Знак1 Знак1"/>
    <w:basedOn w:val="a0"/>
    <w:link w:val="a5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нак Знак Знак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532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53204C"/>
    <w:rPr>
      <w:rFonts w:ascii="Courier New" w:hAnsi="Courier New" w:cs="Courier New"/>
      <w:sz w:val="24"/>
      <w:szCs w:val="24"/>
      <w:lang w:eastAsia="ru-RU"/>
    </w:rPr>
  </w:style>
  <w:style w:type="character" w:styleId="a8">
    <w:name w:val="page number"/>
    <w:basedOn w:val="a0"/>
    <w:uiPriority w:val="99"/>
    <w:rsid w:val="0053204C"/>
    <w:rPr>
      <w:rFonts w:cs="Times New Roman"/>
    </w:rPr>
  </w:style>
  <w:style w:type="paragraph" w:styleId="a9">
    <w:name w:val="Title"/>
    <w:aliases w:val="Название Знак Знак"/>
    <w:basedOn w:val="a"/>
    <w:link w:val="11"/>
    <w:uiPriority w:val="10"/>
    <w:qFormat/>
    <w:rsid w:val="0053204C"/>
    <w:pPr>
      <w:jc w:val="center"/>
    </w:pPr>
    <w:rPr>
      <w:sz w:val="28"/>
      <w:szCs w:val="28"/>
    </w:rPr>
  </w:style>
  <w:style w:type="character" w:customStyle="1" w:styleId="HeaderChar">
    <w:name w:val="Header Char"/>
    <w:aliases w:val="Знак2 Char"/>
    <w:basedOn w:val="12"/>
    <w:uiPriority w:val="99"/>
    <w:rsid w:val="00842220"/>
    <w:rPr>
      <w:rFonts w:ascii="Times New Roman" w:hAnsi="Times New Roman" w:cs="Times New Roman"/>
      <w:sz w:val="20"/>
      <w:szCs w:val="20"/>
    </w:rPr>
  </w:style>
  <w:style w:type="character" w:customStyle="1" w:styleId="HTML2">
    <w:name w:val="Стандартный HTML Знак2"/>
    <w:aliases w:val="Знак Знак1,Стандартный HTML Знак Знак Знак1,Стандартный HTML Знак Знак1,Знак Знак Знак2 Знак Знак1,Стандартный HTML Знак1 Знак1,Знак Знак Знак Знак Знак1"/>
    <w:basedOn w:val="12"/>
    <w:uiPriority w:val="99"/>
    <w:rsid w:val="00842220"/>
    <w:rPr>
      <w:rFonts w:ascii="Courier New" w:hAnsi="Courier New" w:cs="Courier New"/>
      <w:sz w:val="24"/>
      <w:szCs w:val="24"/>
      <w:lang w:val="ru-RU" w:eastAsia="ar-SA" w:bidi="ar-SA"/>
    </w:rPr>
  </w:style>
  <w:style w:type="character" w:customStyle="1" w:styleId="12">
    <w:name w:val="Основной шрифт абзаца1"/>
    <w:rsid w:val="00842220"/>
  </w:style>
  <w:style w:type="character" w:customStyle="1" w:styleId="WW8Num2z1">
    <w:name w:val="WW8Num2z1"/>
    <w:rsid w:val="00842220"/>
  </w:style>
  <w:style w:type="character" w:customStyle="1" w:styleId="WW8Num2z0">
    <w:name w:val="WW8Num2z0"/>
    <w:rsid w:val="00842220"/>
  </w:style>
  <w:style w:type="character" w:customStyle="1" w:styleId="WW8Num1z1">
    <w:name w:val="WW8Num1z1"/>
    <w:rsid w:val="00842220"/>
  </w:style>
  <w:style w:type="character" w:customStyle="1" w:styleId="WW8Num1z0">
    <w:name w:val="WW8Num1z0"/>
    <w:rsid w:val="00842220"/>
  </w:style>
  <w:style w:type="paragraph" w:customStyle="1" w:styleId="ConsPlusNonformat">
    <w:name w:val="ConsPlusNonforma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5320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8">
    <w:name w:val="Знак Знак8"/>
    <w:basedOn w:val="a"/>
    <w:uiPriority w:val="99"/>
    <w:rsid w:val="0053204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 Знак Знак1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a">
    <w:name w:val="List"/>
    <w:basedOn w:val="a"/>
    <w:uiPriority w:val="99"/>
    <w:rsid w:val="0053204C"/>
    <w:pPr>
      <w:ind w:left="283" w:hanging="283"/>
    </w:pPr>
  </w:style>
  <w:style w:type="paragraph" w:styleId="ab">
    <w:name w:val="Subtitle"/>
    <w:basedOn w:val="a"/>
    <w:link w:val="ac"/>
    <w:uiPriority w:val="99"/>
    <w:qFormat/>
    <w:rsid w:val="0053204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99"/>
    <w:locked/>
    <w:rsid w:val="0053204C"/>
    <w:rPr>
      <w:rFonts w:ascii="Arial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7">
    <w:name w:val="xl77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d">
    <w:name w:val="Balloon Text"/>
    <w:aliases w:val="Balloon Text Char"/>
    <w:basedOn w:val="a"/>
    <w:link w:val="ae"/>
    <w:uiPriority w:val="99"/>
    <w:rsid w:val="0053204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aliases w:val="Balloon Text Char Знак"/>
    <w:basedOn w:val="a0"/>
    <w:link w:val="ad"/>
    <w:uiPriority w:val="99"/>
    <w:locked/>
    <w:rsid w:val="0053204C"/>
    <w:rPr>
      <w:rFonts w:ascii="Tahoma" w:hAnsi="Tahoma" w:cs="Tahoma"/>
      <w:sz w:val="16"/>
      <w:szCs w:val="16"/>
      <w:lang w:eastAsia="ru-RU"/>
    </w:rPr>
  </w:style>
  <w:style w:type="paragraph" w:customStyle="1" w:styleId="xl76">
    <w:name w:val="xl76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5">
    <w:name w:val="xl75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3">
    <w:name w:val="xl73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9">
    <w:name w:val="xl6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53204C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3204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3204C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uiPriority w:val="99"/>
    <w:rsid w:val="0053204C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llowedHyperlink"/>
    <w:basedOn w:val="a0"/>
    <w:uiPriority w:val="99"/>
    <w:rsid w:val="0053204C"/>
    <w:rPr>
      <w:rFonts w:cs="Times New Roman"/>
      <w:color w:val="800080"/>
      <w:u w:val="single"/>
    </w:rPr>
  </w:style>
  <w:style w:type="character" w:styleId="af0">
    <w:name w:val="Hyperlink"/>
    <w:basedOn w:val="a0"/>
    <w:uiPriority w:val="99"/>
    <w:rsid w:val="0053204C"/>
    <w:rPr>
      <w:rFonts w:cs="Times New Roman"/>
      <w:color w:val="0000FF"/>
      <w:u w:val="single"/>
    </w:rPr>
  </w:style>
  <w:style w:type="table" w:styleId="af1">
    <w:name w:val="Table Grid"/>
    <w:basedOn w:val="a1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8"/>
      <w:szCs w:val="28"/>
      <w:lang w:eastAsia="ru-RU"/>
    </w:rPr>
  </w:style>
  <w:style w:type="paragraph" w:customStyle="1" w:styleId="ConsTitle">
    <w:name w:val="ConsTitle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uiPriority w:val="99"/>
    <w:rsid w:val="0053204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80">
    <w:name w:val="çàãîëîâîê 8"/>
    <w:basedOn w:val="a"/>
    <w:next w:val="a"/>
    <w:uiPriority w:val="99"/>
    <w:rsid w:val="0053204C"/>
    <w:pPr>
      <w:keepNext/>
      <w:spacing w:before="120" w:line="360" w:lineRule="auto"/>
      <w:jc w:val="center"/>
    </w:pPr>
    <w:rPr>
      <w:sz w:val="24"/>
      <w:szCs w:val="24"/>
    </w:rPr>
  </w:style>
  <w:style w:type="paragraph" w:styleId="af2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f3"/>
    <w:uiPriority w:val="99"/>
    <w:rsid w:val="0053204C"/>
    <w:pPr>
      <w:spacing w:after="120"/>
    </w:pPr>
  </w:style>
  <w:style w:type="character" w:customStyle="1" w:styleId="af3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f2"/>
    <w:uiPriority w:val="99"/>
    <w:locked/>
    <w:rsid w:val="0053204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Îáû÷íûé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No Spacing"/>
    <w:uiPriority w:val="99"/>
    <w:qFormat/>
    <w:rsid w:val="0053204C"/>
    <w:pPr>
      <w:spacing w:after="0" w:line="240" w:lineRule="auto"/>
    </w:pPr>
    <w:rPr>
      <w:rFonts w:ascii="Calibri" w:hAnsi="Calibri" w:cs="Calibri"/>
      <w:lang w:eastAsia="ru-RU"/>
    </w:rPr>
  </w:style>
  <w:style w:type="paragraph" w:customStyle="1" w:styleId="ConsPlusCell">
    <w:name w:val="ConsPlusCell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7">
    <w:name w:val="Название Знак"/>
    <w:aliases w:val="Название Знак Знак Знак,Название Знак1 Знак"/>
    <w:basedOn w:val="a0"/>
    <w:uiPriority w:val="10"/>
    <w:rsid w:val="0053204C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aliases w:val="Название Знак Знак Знак1"/>
    <w:basedOn w:val="a0"/>
    <w:link w:val="a9"/>
    <w:uiPriority w:val="99"/>
    <w:locked/>
    <w:rsid w:val="0053204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PreformattedChar">
    <w:name w:val="HTML Preformatted Char"/>
    <w:basedOn w:val="12"/>
    <w:uiPriority w:val="99"/>
    <w:rsid w:val="00842220"/>
    <w:rPr>
      <w:rFonts w:ascii="Courier New" w:hAnsi="Courier New" w:cs="Courier New"/>
      <w:sz w:val="20"/>
      <w:szCs w:val="20"/>
    </w:rPr>
  </w:style>
  <w:style w:type="character" w:customStyle="1" w:styleId="TitleChar">
    <w:name w:val="Title Char"/>
    <w:basedOn w:val="12"/>
    <w:uiPriority w:val="99"/>
    <w:rsid w:val="00842220"/>
    <w:rPr>
      <w:rFonts w:ascii="Times New Roman" w:hAnsi="Times New Roman" w:cs="Times New Roman"/>
      <w:sz w:val="28"/>
      <w:szCs w:val="28"/>
    </w:rPr>
  </w:style>
  <w:style w:type="character" w:customStyle="1" w:styleId="FooterChar">
    <w:name w:val="Footer Char"/>
    <w:aliases w:val="Знак1 Char"/>
    <w:basedOn w:val="12"/>
    <w:uiPriority w:val="99"/>
    <w:rsid w:val="00842220"/>
    <w:rPr>
      <w:rFonts w:ascii="Times New Roman" w:hAnsi="Times New Roman" w:cs="Times New Roman"/>
      <w:sz w:val="24"/>
      <w:szCs w:val="24"/>
    </w:rPr>
  </w:style>
  <w:style w:type="paragraph" w:customStyle="1" w:styleId="14">
    <w:name w:val="Заголовок1"/>
    <w:basedOn w:val="a"/>
    <w:next w:val="af2"/>
    <w:rsid w:val="00842220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5">
    <w:name w:val="Название1"/>
    <w:basedOn w:val="a"/>
    <w:rsid w:val="0084222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842220"/>
    <w:pPr>
      <w:suppressLineNumbers/>
      <w:suppressAutoHyphens/>
    </w:pPr>
    <w:rPr>
      <w:rFonts w:cs="Mangal"/>
      <w:lang w:eastAsia="ar-SA"/>
    </w:rPr>
  </w:style>
  <w:style w:type="paragraph" w:customStyle="1" w:styleId="xl81">
    <w:name w:val="xl81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  <w:textAlignment w:val="top"/>
    </w:pPr>
    <w:rPr>
      <w:color w:val="000000"/>
      <w:sz w:val="24"/>
      <w:szCs w:val="24"/>
      <w:lang w:eastAsia="ar-SA"/>
    </w:rPr>
  </w:style>
  <w:style w:type="paragraph" w:customStyle="1" w:styleId="xl82">
    <w:name w:val="xl82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  <w:textAlignment w:val="top"/>
    </w:pPr>
    <w:rPr>
      <w:color w:val="000000"/>
      <w:sz w:val="24"/>
      <w:szCs w:val="24"/>
      <w:lang w:eastAsia="ar-SA"/>
    </w:rPr>
  </w:style>
  <w:style w:type="paragraph" w:customStyle="1" w:styleId="xl83">
    <w:name w:val="xl83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4">
    <w:name w:val="xl84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xl85">
    <w:name w:val="xl85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6">
    <w:name w:val="xl86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17">
    <w:name w:val="Название объекта1"/>
    <w:basedOn w:val="a"/>
    <w:next w:val="a"/>
    <w:rsid w:val="00842220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rsid w:val="00842220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rsid w:val="00842220"/>
    <w:pPr>
      <w:jc w:val="center"/>
    </w:pPr>
    <w:rPr>
      <w:b/>
      <w:bCs/>
    </w:rPr>
  </w:style>
  <w:style w:type="paragraph" w:customStyle="1" w:styleId="afa">
    <w:name w:val="Содержимое врезки"/>
    <w:basedOn w:val="af2"/>
    <w:rsid w:val="00842220"/>
    <w:pPr>
      <w:suppressAutoHyphens/>
      <w:spacing w:after="0"/>
      <w:jc w:val="both"/>
    </w:pPr>
    <w:rPr>
      <w:sz w:val="28"/>
      <w:szCs w:val="28"/>
      <w:lang w:eastAsia="ar-SA"/>
    </w:rPr>
  </w:style>
  <w:style w:type="paragraph" w:styleId="afb">
    <w:name w:val="caption"/>
    <w:basedOn w:val="a"/>
    <w:next w:val="a"/>
    <w:uiPriority w:val="35"/>
    <w:qFormat/>
    <w:rsid w:val="00616D61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&#1089;&#1086;&#1074;&#1077;&#1090;%202016\&#1084;&#1072;&#1081;\&#1055;&#1088;&#1080;&#1083;&#1086;&#1078;&#1077;&#1085;&#1080;&#1077;%20&#1085;&#1072;%20&#1080;&#1102;&#1085;&#110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AF756-8AC9-45B8-97CB-E45D08F9F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на июнь</Template>
  <TotalTime>464</TotalTime>
  <Pages>4</Pages>
  <Words>1180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7897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NFUAMODR</cp:lastModifiedBy>
  <cp:revision>81</cp:revision>
  <cp:lastPrinted>2025-04-08T12:18:00Z</cp:lastPrinted>
  <dcterms:created xsi:type="dcterms:W3CDTF">2017-11-03T10:55:00Z</dcterms:created>
  <dcterms:modified xsi:type="dcterms:W3CDTF">2025-04-15T12:12:00Z</dcterms:modified>
</cp:coreProperties>
</file>